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AFF9B" w14:textId="77777777" w:rsidR="00C54006" w:rsidRDefault="00C54006" w:rsidP="00C540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GODDARD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86CE0E1" w14:textId="77777777" w:rsidR="00C54006" w:rsidRDefault="00C54006" w:rsidP="00C540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Salisbury. Dyer.</w:t>
      </w:r>
    </w:p>
    <w:p w14:paraId="33FC1671" w14:textId="77777777" w:rsidR="00C54006" w:rsidRDefault="00C54006" w:rsidP="00C54006">
      <w:pPr>
        <w:rPr>
          <w:rFonts w:ascii="Times New Roman" w:hAnsi="Times New Roman" w:cs="Times New Roman"/>
        </w:rPr>
      </w:pPr>
    </w:p>
    <w:p w14:paraId="68F5CCCF" w14:textId="77777777" w:rsidR="00C54006" w:rsidRDefault="00C54006" w:rsidP="00C54006">
      <w:pPr>
        <w:rPr>
          <w:rFonts w:ascii="Times New Roman" w:hAnsi="Times New Roman" w:cs="Times New Roman"/>
        </w:rPr>
      </w:pPr>
    </w:p>
    <w:p w14:paraId="38BF0049" w14:textId="77777777" w:rsidR="00C54006" w:rsidRDefault="00C54006" w:rsidP="00C540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Spark of London, draper(q.v.), brought a plaint of debt against him,</w:t>
      </w:r>
    </w:p>
    <w:p w14:paraId="127AB741" w14:textId="77777777" w:rsidR="00C54006" w:rsidRDefault="00C54006" w:rsidP="00C540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Causon</w:t>
      </w:r>
      <w:proofErr w:type="spellEnd"/>
      <w:r>
        <w:rPr>
          <w:rFonts w:ascii="Times New Roman" w:hAnsi="Times New Roman" w:cs="Times New Roman"/>
        </w:rPr>
        <w:t xml:space="preserve"> of Westham, Sussex(q.v.), William Selman of </w:t>
      </w:r>
    </w:p>
    <w:p w14:paraId="08D4FE13" w14:textId="77777777" w:rsidR="00C54006" w:rsidRDefault="00C54006" w:rsidP="00C540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Southampton(q.v.) and </w:t>
      </w:r>
      <w:proofErr w:type="spellStart"/>
      <w:r>
        <w:rPr>
          <w:rFonts w:ascii="Times New Roman" w:hAnsi="Times New Roman" w:cs="Times New Roman"/>
        </w:rPr>
        <w:t>Galiardus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Carsawys</w:t>
      </w:r>
      <w:proofErr w:type="spellEnd"/>
      <w:r>
        <w:rPr>
          <w:rFonts w:ascii="Times New Roman" w:hAnsi="Times New Roman" w:cs="Times New Roman"/>
        </w:rPr>
        <w:t xml:space="preserve"> of Sandwich, Kent(q.v.).</w:t>
      </w:r>
    </w:p>
    <w:p w14:paraId="6E23E0FD" w14:textId="77777777" w:rsidR="00C54006" w:rsidRDefault="00C54006" w:rsidP="00C540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C290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17B2BB0" w14:textId="77777777" w:rsidR="00C54006" w:rsidRDefault="00C54006" w:rsidP="00C54006">
      <w:pPr>
        <w:rPr>
          <w:rFonts w:ascii="Times New Roman" w:hAnsi="Times New Roman" w:cs="Times New Roman"/>
        </w:rPr>
      </w:pPr>
    </w:p>
    <w:p w14:paraId="1D4800CA" w14:textId="77777777" w:rsidR="00C54006" w:rsidRDefault="00C54006" w:rsidP="00C54006">
      <w:pPr>
        <w:rPr>
          <w:rFonts w:ascii="Times New Roman" w:hAnsi="Times New Roman" w:cs="Times New Roman"/>
        </w:rPr>
      </w:pPr>
    </w:p>
    <w:p w14:paraId="6E5316FA" w14:textId="77777777" w:rsidR="00C54006" w:rsidRDefault="00C54006" w:rsidP="00C540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January 2019</w:t>
      </w:r>
    </w:p>
    <w:p w14:paraId="6DEA03FF" w14:textId="77777777" w:rsidR="006B2F86" w:rsidRPr="00E71FC3" w:rsidRDefault="00C5400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C0950" w14:textId="77777777" w:rsidR="00C54006" w:rsidRDefault="00C54006" w:rsidP="00E71FC3">
      <w:r>
        <w:separator/>
      </w:r>
    </w:p>
  </w:endnote>
  <w:endnote w:type="continuationSeparator" w:id="0">
    <w:p w14:paraId="5AE53853" w14:textId="77777777" w:rsidR="00C54006" w:rsidRDefault="00C5400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2E6C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82CF2" w14:textId="77777777" w:rsidR="00C54006" w:rsidRDefault="00C54006" w:rsidP="00E71FC3">
      <w:r>
        <w:separator/>
      </w:r>
    </w:p>
  </w:footnote>
  <w:footnote w:type="continuationSeparator" w:id="0">
    <w:p w14:paraId="741ACFAE" w14:textId="77777777" w:rsidR="00C54006" w:rsidRDefault="00C5400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006"/>
    <w:rsid w:val="001A7C09"/>
    <w:rsid w:val="00577BD5"/>
    <w:rsid w:val="00656CBA"/>
    <w:rsid w:val="006A1F77"/>
    <w:rsid w:val="00733BE7"/>
    <w:rsid w:val="00AB52E8"/>
    <w:rsid w:val="00B16D3F"/>
    <w:rsid w:val="00BB41AC"/>
    <w:rsid w:val="00C5400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56BA9"/>
  <w15:chartTrackingRefBased/>
  <w15:docId w15:val="{EE0CF6AC-CBF1-4D0B-81A4-0EB515AB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400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540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2019-01-22T20:15:00Z</dcterms:created>
  <dcterms:modified xsi:type="dcterms:W3CDTF">2019-01-22T20:15:00Z</dcterms:modified>
</cp:coreProperties>
</file>